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5BE4439E" w:rsidR="0033636C" w:rsidRPr="004A5362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A536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922A09">
            <w:rPr>
              <w:rFonts w:ascii="Times New Roman" w:hAnsi="Times New Roman"/>
              <w:sz w:val="28"/>
              <w:szCs w:val="28"/>
            </w:rPr>
            <w:t>03 августа 2026 года</w:t>
          </w:r>
        </w:sdtContent>
      </w:sdt>
      <w:r w:rsidRPr="004A5362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bookmarkStart w:id="0" w:name="_GoBack"/>
          <w:r w:rsidR="00922A09" w:rsidRPr="00922A09">
            <w:rPr>
              <w:rFonts w:ascii="Times New Roman" w:hAnsi="Times New Roman"/>
              <w:sz w:val="28"/>
              <w:szCs w:val="28"/>
            </w:rPr>
            <w:t>460</w:t>
          </w:r>
          <w:bookmarkEnd w:id="0"/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DCF5581" w14:textId="66470AE5" w:rsidR="00185FEC" w:rsidRPr="00466333" w:rsidRDefault="00093B08" w:rsidP="0046633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E65DF">
        <w:rPr>
          <w:rFonts w:ascii="Times New Roman" w:hAnsi="Times New Roman"/>
          <w:b/>
          <w:sz w:val="28"/>
          <w:szCs w:val="28"/>
        </w:rPr>
        <w:t>О проведении капитального ремонта общего имущества многоквартирных домов в 2027</w:t>
      </w:r>
      <w:r w:rsidR="001D78E6">
        <w:rPr>
          <w:rFonts w:ascii="Times New Roman" w:hAnsi="Times New Roman"/>
          <w:b/>
          <w:sz w:val="28"/>
          <w:szCs w:val="28"/>
        </w:rPr>
        <w:t xml:space="preserve"> году</w:t>
      </w:r>
    </w:p>
    <w:p w14:paraId="61CA583D" w14:textId="77777777" w:rsidR="008E65DF" w:rsidRPr="00466333" w:rsidRDefault="008E65DF" w:rsidP="004A53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39CA">
        <w:rPr>
          <w:rFonts w:ascii="Times New Roman" w:hAnsi="Times New Roman"/>
          <w:sz w:val="28"/>
          <w:szCs w:val="28"/>
        </w:rPr>
        <w:t xml:space="preserve">В соответствии с частью 6 статьи 189 Жилищного кодекса Российской Федерации, постановлением Правительства Сахалинской области </w:t>
      </w:r>
      <w:r>
        <w:rPr>
          <w:rFonts w:ascii="Times New Roman" w:hAnsi="Times New Roman"/>
          <w:sz w:val="28"/>
          <w:szCs w:val="28"/>
        </w:rPr>
        <w:br/>
      </w:r>
      <w:r w:rsidRPr="00B839CA">
        <w:rPr>
          <w:rFonts w:ascii="Times New Roman" w:hAnsi="Times New Roman"/>
          <w:sz w:val="28"/>
          <w:szCs w:val="28"/>
        </w:rPr>
        <w:t>от</w:t>
      </w:r>
      <w:r w:rsidRPr="00B839CA">
        <w:rPr>
          <w:rFonts w:ascii="Times New Roman" w:hAnsi="Times New Roman"/>
          <w:spacing w:val="5"/>
          <w:sz w:val="28"/>
          <w:szCs w:val="28"/>
        </w:rPr>
        <w:t xml:space="preserve"> 28.04.2014 № 199</w:t>
      </w:r>
      <w:r w:rsidRPr="00B839CA">
        <w:rPr>
          <w:rFonts w:ascii="Times New Roman" w:hAnsi="Times New Roman"/>
          <w:sz w:val="28"/>
          <w:szCs w:val="28"/>
        </w:rPr>
        <w:t xml:space="preserve"> «О</w:t>
      </w:r>
      <w:r w:rsidRPr="00B839CA">
        <w:rPr>
          <w:rFonts w:ascii="Times New Roman" w:hAnsi="Times New Roman"/>
          <w:sz w:val="28"/>
          <w:szCs w:val="28"/>
          <w:lang w:eastAsia="ru-RU"/>
        </w:rPr>
        <w:t>б утверждении региональной программы «Капитальный ремонт общего имущества в многоквартирных домах, расположенных на территории Сахалинской области, на 2014-2043 годы»,</w:t>
      </w:r>
      <w:r w:rsidRPr="00B839CA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B839C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Ногликский муниципальный округ Сахалинской области </w:t>
      </w:r>
      <w:r w:rsidRPr="00B839CA">
        <w:rPr>
          <w:rFonts w:ascii="Times New Roman" w:hAnsi="Times New Roman"/>
          <w:b/>
          <w:sz w:val="28"/>
          <w:szCs w:val="28"/>
        </w:rPr>
        <w:t>ПОСТАНОВЛЯЕТ:</w:t>
      </w:r>
    </w:p>
    <w:p w14:paraId="2AA80E34" w14:textId="77777777" w:rsidR="008E65DF" w:rsidRPr="00B839CA" w:rsidRDefault="008E65DF" w:rsidP="004A53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39CA">
        <w:rPr>
          <w:rFonts w:ascii="Times New Roman" w:hAnsi="Times New Roman"/>
          <w:sz w:val="28"/>
          <w:szCs w:val="28"/>
        </w:rPr>
        <w:t xml:space="preserve">1. </w:t>
      </w:r>
      <w:r w:rsidRPr="00B839CA">
        <w:rPr>
          <w:rFonts w:ascii="Times New Roman" w:hAnsi="Times New Roman"/>
          <w:spacing w:val="5"/>
          <w:sz w:val="28"/>
          <w:szCs w:val="28"/>
        </w:rPr>
        <w:t xml:space="preserve">Провести капитальный ремонт общего имущества </w:t>
      </w:r>
      <w:r>
        <w:rPr>
          <w:rFonts w:ascii="Times New Roman" w:hAnsi="Times New Roman"/>
          <w:spacing w:val="5"/>
          <w:sz w:val="28"/>
          <w:szCs w:val="28"/>
        </w:rPr>
        <w:br/>
      </w:r>
      <w:r w:rsidRPr="00B839CA">
        <w:rPr>
          <w:rFonts w:ascii="Times New Roman" w:hAnsi="Times New Roman"/>
          <w:spacing w:val="5"/>
          <w:sz w:val="28"/>
          <w:szCs w:val="28"/>
        </w:rPr>
        <w:t xml:space="preserve">в многоквартирных домах на территории </w:t>
      </w:r>
      <w:r w:rsidRPr="00B839CA">
        <w:rPr>
          <w:rFonts w:ascii="Times New Roman" w:hAnsi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B839CA">
        <w:rPr>
          <w:rFonts w:ascii="Times New Roman" w:hAnsi="Times New Roman"/>
          <w:spacing w:val="5"/>
          <w:sz w:val="28"/>
          <w:szCs w:val="28"/>
        </w:rPr>
        <w:t xml:space="preserve">, </w:t>
      </w:r>
      <w:r w:rsidRPr="00B839C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где собственники помещений многоквартирных домов, формирующие фонд капитального ремонта на счете регионального оператора, не приняли решение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br/>
      </w:r>
      <w:r w:rsidRPr="00B839C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о проведении капитального ремонта общего имущества многоквартирного дома в установленный срок </w:t>
      </w:r>
      <w:r w:rsidRPr="00B839CA">
        <w:rPr>
          <w:rFonts w:ascii="Times New Roman" w:hAnsi="Times New Roman"/>
          <w:spacing w:val="5"/>
          <w:sz w:val="28"/>
          <w:szCs w:val="28"/>
        </w:rPr>
        <w:t>с момента получения предложений регионального оператора, согласно приложению.</w:t>
      </w:r>
    </w:p>
    <w:p w14:paraId="0C35A5E7" w14:textId="77777777" w:rsidR="008E65DF" w:rsidRPr="00B839CA" w:rsidRDefault="008E65DF" w:rsidP="004A5362">
      <w:pPr>
        <w:spacing w:after="0" w:line="240" w:lineRule="auto"/>
        <w:ind w:firstLine="709"/>
        <w:jc w:val="both"/>
        <w:rPr>
          <w:rFonts w:ascii="Times New Roman" w:hAnsi="Times New Roman"/>
          <w:spacing w:val="5"/>
          <w:sz w:val="28"/>
          <w:szCs w:val="28"/>
        </w:rPr>
      </w:pPr>
      <w:r w:rsidRPr="00B839CA">
        <w:rPr>
          <w:rFonts w:ascii="Times New Roman" w:hAnsi="Times New Roman"/>
          <w:sz w:val="28"/>
          <w:szCs w:val="28"/>
        </w:rPr>
        <w:t xml:space="preserve">2. </w:t>
      </w:r>
      <w:r w:rsidRPr="00B839CA">
        <w:rPr>
          <w:rFonts w:ascii="Times New Roman" w:hAnsi="Times New Roman"/>
          <w:spacing w:val="5"/>
          <w:sz w:val="28"/>
          <w:szCs w:val="28"/>
        </w:rPr>
        <w:t xml:space="preserve">Уведомление о принятом решении направить региональному оператору и собственникам жилых помещений в многоквартирных домах </w:t>
      </w:r>
      <w:r w:rsidRPr="00B839CA">
        <w:rPr>
          <w:rFonts w:ascii="Times New Roman" w:hAnsi="Times New Roman"/>
          <w:spacing w:val="5"/>
          <w:sz w:val="28"/>
          <w:szCs w:val="28"/>
        </w:rPr>
        <w:br/>
        <w:t>в течение пяти дней с даты его принятия.</w:t>
      </w:r>
    </w:p>
    <w:p w14:paraId="012A4D90" w14:textId="77777777" w:rsidR="008E65DF" w:rsidRPr="00B839CA" w:rsidRDefault="008E65DF" w:rsidP="004A53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39CA">
        <w:rPr>
          <w:rFonts w:ascii="Times New Roman" w:hAnsi="Times New Roman"/>
          <w:spacing w:val="5"/>
          <w:sz w:val="28"/>
          <w:szCs w:val="28"/>
        </w:rPr>
        <w:t xml:space="preserve">3. </w:t>
      </w:r>
      <w:r w:rsidRPr="00B839CA">
        <w:rPr>
          <w:rFonts w:ascii="Times New Roman" w:hAnsi="Times New Roman"/>
          <w:sz w:val="28"/>
          <w:szCs w:val="28"/>
        </w:rPr>
        <w:t>Разместить настоящее постановление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0DCF558A" w14:textId="5D267340" w:rsidR="008629FA" w:rsidRDefault="008E65DF" w:rsidP="004A53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9CA">
        <w:rPr>
          <w:rFonts w:ascii="Times New Roman" w:hAnsi="Times New Roman"/>
          <w:sz w:val="28"/>
          <w:szCs w:val="28"/>
        </w:rPr>
        <w:t xml:space="preserve">4. </w:t>
      </w:r>
      <w:r w:rsidRPr="00B839CA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</w:t>
      </w:r>
      <w:r w:rsidRPr="00B839CA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первого вице-мэра</w:t>
      </w:r>
      <w:r w:rsidRPr="00B839CA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Ногликский муниципальный округ Сахалинской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Комаричева А.В.</w:t>
      </w:r>
    </w:p>
    <w:p w14:paraId="27203492" w14:textId="77777777" w:rsidR="008E65DF" w:rsidRPr="00D12794" w:rsidRDefault="008E65DF" w:rsidP="00466333">
      <w:pPr>
        <w:spacing w:after="4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5A8D38" w14:textId="77777777" w:rsidR="008E65DF" w:rsidRDefault="008E65DF" w:rsidP="004A53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17E88E30" w14:textId="77777777" w:rsidR="008E65DF" w:rsidRPr="008629FA" w:rsidRDefault="008E65DF" w:rsidP="004A53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4FA3900B" w14:textId="77777777" w:rsidR="008E65DF" w:rsidRPr="008629FA" w:rsidRDefault="008E65DF" w:rsidP="004A53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С.В. Гурьянов</w:t>
      </w:r>
    </w:p>
    <w:sectPr w:rsidR="008E65DF" w:rsidRPr="008629FA" w:rsidSect="00466333">
      <w:footerReference w:type="default" r:id="rId7"/>
      <w:pgSz w:w="11906" w:h="16838"/>
      <w:pgMar w:top="426" w:right="851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5A88D" w14:textId="77777777" w:rsidR="008F75AD" w:rsidRDefault="008F75AD" w:rsidP="0033636C">
      <w:pPr>
        <w:spacing w:after="0" w:line="240" w:lineRule="auto"/>
      </w:pPr>
      <w:r>
        <w:separator/>
      </w:r>
    </w:p>
  </w:endnote>
  <w:endnote w:type="continuationSeparator" w:id="0">
    <w:p w14:paraId="41EF328D" w14:textId="77777777" w:rsidR="008F75AD" w:rsidRDefault="008F75AD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545E2C02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945D1" w14:textId="77777777" w:rsidR="008F75AD" w:rsidRDefault="008F75AD" w:rsidP="0033636C">
      <w:pPr>
        <w:spacing w:after="0" w:line="240" w:lineRule="auto"/>
      </w:pPr>
      <w:r>
        <w:separator/>
      </w:r>
    </w:p>
  </w:footnote>
  <w:footnote w:type="continuationSeparator" w:id="0">
    <w:p w14:paraId="3FF1931F" w14:textId="77777777" w:rsidR="008F75AD" w:rsidRDefault="008F75AD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D78E6"/>
    <w:rsid w:val="001E1F9F"/>
    <w:rsid w:val="002003DC"/>
    <w:rsid w:val="002B5CAC"/>
    <w:rsid w:val="0033636C"/>
    <w:rsid w:val="003E4257"/>
    <w:rsid w:val="00466333"/>
    <w:rsid w:val="004A5362"/>
    <w:rsid w:val="00520CBF"/>
    <w:rsid w:val="008629FA"/>
    <w:rsid w:val="008E65DF"/>
    <w:rsid w:val="008F75AD"/>
    <w:rsid w:val="00922A09"/>
    <w:rsid w:val="00987DB5"/>
    <w:rsid w:val="00A30AF1"/>
    <w:rsid w:val="00AC72C8"/>
    <w:rsid w:val="00B10ED9"/>
    <w:rsid w:val="00B25688"/>
    <w:rsid w:val="00C02849"/>
    <w:rsid w:val="00D12794"/>
    <w:rsid w:val="00D67BD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722B2A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45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10</cp:revision>
  <dcterms:created xsi:type="dcterms:W3CDTF">2020-04-07T04:52:00Z</dcterms:created>
  <dcterms:modified xsi:type="dcterms:W3CDTF">2026-08-03T03:31:00Z</dcterms:modified>
</cp:coreProperties>
</file>